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S5-240341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Sevilla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Spain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29th Jan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2nd Feb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0327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D20807D" w:rsidR="00F25D98" w:rsidRDefault="004477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2EDF1D0" w:rsidR="00F25D98" w:rsidRDefault="0044770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Rel-17 CR 28.623 YANG Corrections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19D5D8" w:rsidR="001E41F3" w:rsidRDefault="0044770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2024-01-19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70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47704" w:rsidRDefault="00447704" w:rsidP="00447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6AA20D4" w:rsidR="00447704" w:rsidRDefault="00447704" w:rsidP="004477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YANG SS is not matching the approved stage 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70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47704" w:rsidRDefault="00447704" w:rsidP="00447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3D577D" w:rsidR="00447704" w:rsidRDefault="00447704" w:rsidP="004477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YANG code to match existing stage 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A1151B" w14:textId="77777777" w:rsidR="00447704" w:rsidRDefault="00447704" w:rsidP="004477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and Stage 3 mismatch; interoperability problems.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2D8D05" w:rsidR="001E41F3" w:rsidRDefault="004477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87D294" w:rsidR="001E41F3" w:rsidRDefault="004477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4A668D6" w:rsidR="001E41F3" w:rsidRDefault="004477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4E1D7F" w14:textId="48745D93" w:rsidR="00447704" w:rsidRDefault="00447704" w:rsidP="004477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 link:</w:t>
            </w:r>
            <w:r>
              <w:rPr>
                <w:noProof/>
              </w:rPr>
              <w:t xml:space="preserve"> </w:t>
            </w:r>
            <w:hyperlink r:id="rId11" w:history="1">
              <w:r w:rsidRPr="00A17FCD">
                <w:rPr>
                  <w:rStyle w:val="Hyperlink"/>
                  <w:noProof/>
                </w:rPr>
                <w:t>https://forge.3gpp.org/rep/sa5/MnS/-/merge_requests/1024</w:t>
              </w:r>
            </w:hyperlink>
            <w:r>
              <w:rPr>
                <w:noProof/>
              </w:rPr>
              <w:t xml:space="preserve"> at commit </w:t>
            </w:r>
          </w:p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B367FB6" w14:textId="77777777" w:rsidR="00447704" w:rsidRDefault="00447704" w:rsidP="00447704">
      <w:pPr>
        <w:rPr>
          <w:noProof/>
        </w:rPr>
      </w:pPr>
      <w:bookmarkStart w:id="1" w:name="_Hlk117416929"/>
    </w:p>
    <w:p w14:paraId="54CE57DC" w14:textId="77777777" w:rsidR="00447704" w:rsidRDefault="00447704" w:rsidP="004477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First change</w:t>
      </w:r>
    </w:p>
    <w:p w14:paraId="0B0D7E99" w14:textId="77777777" w:rsidR="00447704" w:rsidRPr="00432247" w:rsidRDefault="00447704" w:rsidP="00447704">
      <w:pPr>
        <w:rPr>
          <w:rFonts w:ascii="Courier New" w:hAnsi="Courier New"/>
          <w:noProof/>
          <w:sz w:val="16"/>
        </w:rPr>
      </w:pPr>
    </w:p>
    <w:p w14:paraId="1FBE67BC" w14:textId="77777777" w:rsidR="00447704" w:rsidRDefault="00447704" w:rsidP="004477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</w:p>
    <w:p w14:paraId="669E5AF5" w14:textId="77777777" w:rsidR="00447704" w:rsidRPr="00432247" w:rsidRDefault="00447704" w:rsidP="00447704">
      <w:pPr>
        <w:rPr>
          <w:rFonts w:ascii="Courier New" w:hAnsi="Courier New"/>
          <w:noProof/>
          <w:sz w:val="16"/>
        </w:rPr>
      </w:pPr>
    </w:p>
    <w:p w14:paraId="641443AA" w14:textId="77777777" w:rsidR="00447704" w:rsidRDefault="00447704" w:rsidP="004477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 changes</w:t>
      </w:r>
    </w:p>
    <w:bookmarkEnd w:id="1"/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C1DC7" w14:textId="77777777" w:rsidR="008B503C" w:rsidRDefault="008B503C">
      <w:r>
        <w:separator/>
      </w:r>
    </w:p>
  </w:endnote>
  <w:endnote w:type="continuationSeparator" w:id="0">
    <w:p w14:paraId="28EE43DB" w14:textId="77777777" w:rsidR="008B503C" w:rsidRDefault="008B5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7BE98F" w14:textId="77777777" w:rsidR="008B503C" w:rsidRDefault="008B503C">
      <w:r>
        <w:separator/>
      </w:r>
    </w:p>
  </w:footnote>
  <w:footnote w:type="continuationSeparator" w:id="0">
    <w:p w14:paraId="489771A2" w14:textId="77777777" w:rsidR="008B503C" w:rsidRDefault="008B50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C0391"/>
    <w:rsid w:val="003E1A36"/>
    <w:rsid w:val="00410371"/>
    <w:rsid w:val="004242F1"/>
    <w:rsid w:val="00447704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503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1B86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44770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024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401</Words>
  <Characters>2289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balazs-153</cp:lastModifiedBy>
  <cp:revision>3</cp:revision>
  <cp:lastPrinted>1899-12-31T23:00:00Z</cp:lastPrinted>
  <dcterms:created xsi:type="dcterms:W3CDTF">2024-01-19T03:44:00Z</dcterms:created>
  <dcterms:modified xsi:type="dcterms:W3CDTF">2024-01-19T18:44:00Z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153</vt:lpwstr>
  </property>
  <property fmtid="{D5CDD505-2E9C-101B-9397-08002B2CF9AE}" pid="4" name="MtgTitle">
    <vt:lpwstr/>
  </property>
  <property fmtid="{D5CDD505-2E9C-101B-9397-08002B2CF9AE}" pid="5" name="Location">
    <vt:lpwstr>Sevilla</vt:lpwstr>
  </property>
  <property fmtid="{D5CDD505-2E9C-101B-9397-08002B2CF9AE}" pid="6" name="Country">
    <vt:lpwstr>Spain</vt:lpwstr>
  </property>
  <property fmtid="{D5CDD505-2E9C-101B-9397-08002B2CF9AE}" pid="7" name="StartDate">
    <vt:lpwstr>29th Jan 2024</vt:lpwstr>
  </property>
  <property fmtid="{D5CDD505-2E9C-101B-9397-08002B2CF9AE}" pid="8" name="EndDate">
    <vt:lpwstr>2nd Feb 2024</vt:lpwstr>
  </property>
  <property fmtid="{D5CDD505-2E9C-101B-9397-08002B2CF9AE}" pid="9" name="Tdoc#">
    <vt:lpwstr>S5-240341</vt:lpwstr>
  </property>
  <property fmtid="{D5CDD505-2E9C-101B-9397-08002B2CF9AE}" pid="10" name="Spec#">
    <vt:lpwstr>28.623</vt:lpwstr>
  </property>
  <property fmtid="{D5CDD505-2E9C-101B-9397-08002B2CF9AE}" pid="11" name="Cr#">
    <vt:lpwstr>0327</vt:lpwstr>
  </property>
  <property fmtid="{D5CDD505-2E9C-101B-9397-08002B2CF9AE}" pid="12" name="Revision">
    <vt:lpwstr>-</vt:lpwstr>
  </property>
  <property fmtid="{D5CDD505-2E9C-101B-9397-08002B2CF9AE}" pid="13" name="Version">
    <vt:lpwstr>17.8.0</vt:lpwstr>
  </property>
  <property fmtid="{D5CDD505-2E9C-101B-9397-08002B2CF9AE}" pid="14" name="CrTitle">
    <vt:lpwstr>Rel-17 CR 28.623 YANG Corrections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2024-01-19</vt:lpwstr>
  </property>
  <property fmtid="{D5CDD505-2E9C-101B-9397-08002B2CF9AE}" pid="20" name="Release">
    <vt:lpwstr>Rel-17</vt:lpwstr>
  </property>
</Properties>
</file>